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a9405ce" w14:textId="a9405c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783D10">
        <w:t>7</w:t>
      </w:r>
      <w:r w:rsidRPr="006D2266" w:rsidR="00AE1F41">
        <w:t>. St-</w:t>
      </w:r>
      <w:r w:rsidR="00783D10">
        <w:t>3291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r w:rsidRPr="006D2266" w:rsidR="0036367E">
        <w:rPr>
          <w:shd w:val="clear" w:color="auto" w:fill="FFFFFF"/>
        </w:rPr>
        <w:t>Dršćevka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783D10">
        <w:t>7</w:t>
      </w:r>
      <w:r w:rsidR="00884690">
        <w:t>. St</w:t>
      </w:r>
      <w:r w:rsidR="00B13065">
        <w:t>-</w:t>
      </w:r>
      <w:r w:rsidR="00783D10">
        <w:t>3291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80A98" w:rsidP="00783D1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83D10">
        <w:t xml:space="preserve">VESELA PČELICA jednostavno društvo s ograničenom odgovornošću za pčelarstvo, OIB: 72695011276, </w:t>
      </w:r>
      <w:r w:rsidRPr="00783D10" w:rsidR="00783D10">
        <w:t>Hižakovec, Hižakovec 2</w:t>
      </w:r>
    </w:p>
    <w:p w:rsidR="00783D10" w:rsidP="00783D10" w:rsidRDefault="00783D1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162BC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162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62B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162B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162B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162B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62B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62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62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2023.</izvorni_sadrzaj>
    <derivirana_varijabla naziv="DomainObject.DatumDonosenjaOdluke_1">16.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prosinca 2022.</izvorni_sadrzaj>
    <derivirana_varijabla naziv="DomainObject.Predmet.DatumIzradeOptuznogAkta_1">2. prosinca 2022.</derivirana_varijabla>
  </DomainObject.Predmet.DatumIzradeOptuznogAkta>
  <DomainObject.Predmet.DatumIzradeOptuznogAktaFormated>
    <izvorni_sadrzaj>2.12.2022.</izvorni_sadrzaj>
    <derivirana_varijabla naziv="DomainObject.Predmet.DatumIzradeOptuznogAktaFormated_1">2.12.2022.</derivirana_varijabla>
  </DomainObject.Predmet.DatumIzradeOptuznogAktaFormated>
  <DomainObject.Predmet.DatumOsnivanja>
    <izvorni_sadrzaj>2. prosinca 2022.</izvorni_sadrzaj>
    <derivirana_varijabla naziv="DomainObject.Predmet.DatumOsnivanja_1">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2022.</izvorni_sadrzaj>
    <derivirana_varijabla naziv="DomainObject.Predmet.DatumPrimitkaOptuznogAkta_1">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St-3291/2022</izvorni_sadrzaj>
    <derivirana_varijabla naziv="DomainObject.Predmet.OznakaBroj_1">St-3291/2022</derivirana_varijabla>
  </DomainObject.Predmet.OznakaBroj>
  <DomainObject.Predmet.OznakaBrojOptuznogAkta>
    <izvorni_sadrzaj>04-06-22-5635</izvorni_sadrzaj>
    <derivirana_varijabla naziv="DomainObject.Predmet.OznakaBrojOptuznogAkta_1">04-06-22-5635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VESELA PČELICA jednostavno društvo s ograničenom odgovornošću za pčelarstvo</izvorni_sadrzaj>
    <derivirana_varijabla naziv="DomainObject.Predmet.ProtustrankaFormated_1">  VESELA PČELICA jednostavno društvo s ograničenom odgovornošću za pčelarstvo</derivirana_varijabla>
  </DomainObject.Predmet.ProtustrankaFormated>
  <DomainObject.Predmet.ProtustrankaFormatedOIB>
    <izvorni_sadrzaj>  VESELA PČELICA jednostavno društvo s ograničenom odgovornošću za pčelarstvo, OIB 72695011276</izvorni_sadrzaj>
    <derivirana_varijabla naziv="DomainObject.Predmet.ProtustrankaFormatedOIB_1">  VESELA PČELICA jednostavno društvo s ograničenom odgovornošću za pčelarstvo, OIB 72695011276</derivirana_varijabla>
  </DomainObject.Predmet.ProtustrankaFormatedOIB>
  <DomainObject.Predmet.ProtustrankaFormatedWithAdress>
    <izvorni_sadrzaj> VESELA PČELICA jednostavno društvo s ograničenom odgovornošću za pčelarstvo, Hižakovec 2, 49240 Hižakovec</izvorni_sadrzaj>
    <derivirana_varijabla naziv="DomainObject.Predmet.ProtustrankaFormatedWithAdress_1"> VESELA PČELICA jednostavno društvo s ograničenom odgovornošću za pčelarstvo, Hižakovec 2, 49240 Hižakovec</derivirana_varijabla>
  </DomainObject.Predmet.ProtustrankaFormatedWithAdress>
  <DomainObject.Predmet.ProtustrankaFormatedWithAdressOIB>
    <izvorni_sadrzaj> VESELA PČELICA jednostavno društvo s ograničenom odgovornošću za pčelarstvo, OIB 72695011276, Hižakovec 2, 49240 Hižakovec</izvorni_sadrzaj>
    <derivirana_varijabla naziv="DomainObject.Predmet.ProtustrankaFormatedWithAdressOIB_1"> VESELA PČELICA jednostavno društvo s ograničenom odgovornošću za pčelarstvo, OIB 72695011276, Hižakovec 2, 49240 Hižakovec</derivirana_varijabla>
  </DomainObject.Predmet.ProtustrankaFormatedWithAdressOIB>
  <DomainObject.Predmet.ProtustrankaWithAdress>
    <izvorni_sadrzaj>VESELA PČELICA jednostavno društvo s ograničenom odgovornošću za pčelarstvo Hižakovec 2, 49240 Hižakovec</izvorni_sadrzaj>
    <derivirana_varijabla naziv="DomainObject.Predmet.ProtustrankaWithAdress_1">VESELA PČELICA jednostavno društvo s ograničenom odgovornošću za pčelarstvo Hižakovec 2, 49240 Hižakovec</derivirana_varijabla>
  </DomainObject.Predmet.ProtustrankaWithAdress>
  <DomainObject.Predmet.ProtustrankaWithAdressOIB>
    <izvorni_sadrzaj>VESELA PČELICA jednostavno društvo s ograničenom odgovornošću za pčelarstvo, OIB 72695011276, Hižakovec 2, 49240 Hižakovec</izvorni_sadrzaj>
    <derivirana_varijabla naziv="DomainObject.Predmet.ProtustrankaWithAdressOIB_1">VESELA PČELICA jednostavno društvo s ograničenom odgovornošću za pčelarstvo, OIB 72695011276, Hižakovec 2, 49240 Hižakovec</derivirana_varijabla>
  </DomainObject.Predmet.ProtustrankaWithAdressOIB>
  <DomainObject.Predmet.ProtustrankaNazivFormated>
    <izvorni_sadrzaj>VESELA PČELICA jednostavno društvo s ograničenom odgovornošću za pčelarstvo</izvorni_sadrzaj>
    <derivirana_varijabla naziv="DomainObject.Predmet.ProtustrankaNazivFormated_1">VESELA PČELICA jednostavno društvo s ograničenom odgovornošću za pčelarstvo</derivirana_varijabla>
  </DomainObject.Predmet.ProtustrankaNazivFormated>
  <DomainObject.Predmet.ProtustrankaNazivFormatedOIB>
    <izvorni_sadrzaj>VESELA PČELICA jednostavno društvo s ograničenom odgovornošću za pčelarstvo, OIB 72695011276</izvorni_sadrzaj>
    <derivirana_varijabla naziv="DomainObject.Predmet.ProtustrankaNazivFormatedOIB_1">VESELA PČELICA jednostavno društvo s ograničenom odgovornošću za pčelarstvo, OIB 72695011276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VESELA PČELICA jednostavno društvo s ograničenom odgovornošću za pčelarstvo</item>
    </izvorni_sadrzaj>
    <derivirana_varijabla naziv="DomainObject.Predmet.ProtuStrankaListFormated_1">
      <item>VESELA PČELICA jednostavno društvo s ograničenom odgovornošću za pčelarstvo</item>
    </derivirana_varijabla>
  </DomainObject.Predmet.ProtuStrankaListFormated>
  <DomainObject.Predmet.ProtuStrankaListFormatedOIB>
    <izvorni_sadrzaj>
      <item>VESELA PČELICA jednostavno društvo s ograničenom odgovornošću za pčelarstvo, OIB 72695011276</item>
    </izvorni_sadrzaj>
    <derivirana_varijabla naziv="DomainObject.Predmet.ProtuStrankaListFormatedOIB_1">
      <item>VESELA PČELICA jednostavno društvo s ograničenom odgovornošću za pčelarstvo, OIB 72695011276</item>
    </derivirana_varijabla>
  </DomainObject.Predmet.ProtuStrankaListFormatedOIB>
  <DomainObject.Predmet.ProtuStrankaListFormatedWithAdress>
    <izvorni_sadrzaj>
      <item>VESELA PČELICA jednostavno društvo s ograničenom odgovornošću za pčelarstvo, Hižakovec 2, 49240 Hižakovec</item>
    </izvorni_sadrzaj>
    <derivirana_varijabla naziv="DomainObject.Predmet.ProtuStrankaListFormatedWithAdress_1">
      <item>VESELA PČELICA jednostavno društvo s ograničenom odgovornošću za pčelarstvo, Hižakovec 2, 49240 Hižakovec</item>
    </derivirana_varijabla>
  </DomainObject.Predmet.ProtuStrankaListFormatedWithAdress>
  <DomainObject.Predmet.ProtuStrankaListFormatedWithAdressOIB>
    <izvorni_sadrzaj>
      <item>VESELA PČELICA jednostavno društvo s ograničenom odgovornošću za pčelarstvo, OIB 72695011276, Hižakovec 2, 49240 Hižakovec</item>
    </izvorni_sadrzaj>
    <derivirana_varijabla naziv="DomainObject.Predmet.ProtuStrankaListFormatedWithAdressOIB_1">
      <item>VESELA PČELICA jednostavno društvo s ograničenom odgovornošću za pčelarstvo, OIB 72695011276, Hižakovec 2, 49240 Hižakovec</item>
    </derivirana_varijabla>
  </DomainObject.Predmet.ProtuStrankaListFormatedWithAdressOIB>
  <DomainObject.Predmet.ProtuStrankaListNazivFormated>
    <izvorni_sadrzaj>
      <item>VESELA PČELICA jednostavno društvo s ograničenom odgovornošću za pčelarstvo</item>
    </izvorni_sadrzaj>
    <derivirana_varijabla naziv="DomainObject.Predmet.ProtuStrankaListNazivFormated_1">
      <item>VESELA PČELICA jednostavno društvo s ograničenom odgovornošću za pčelarstvo</item>
    </derivirana_varijabla>
  </DomainObject.Predmet.ProtuStrankaListNazivFormated>
  <DomainObject.Predmet.ProtuStrankaListNazivFormatedOIB>
    <izvorni_sadrzaj>
      <item>VESELA PČELICA jednostavno društvo s ograničenom odgovornošću za pčelarstvo, OIB 72695011276</item>
    </izvorni_sadrzaj>
    <derivirana_varijabla naziv="DomainObject.Predmet.ProtuStrankaListNazivFormatedOIB_1">
      <item>VESELA PČELICA jednostavno društvo s ograničenom odgovornošću za pčelarstvo, OIB 72695011276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2023.</izvorni_sadrzaj>
    <derivirana_varijabla naziv="DomainObject.Datum_1">16.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VESELA PČELICA jednostavno društvo s ograničenom odgovornošću za pčelarstvo</izvorni_sadrzaj>
    <derivirana_varijabla naziv="DomainObject.Predmet.ProtustrankaIDrugi_1">VESELA PČELICA jednostavno društvo s ograničenom odgovornošću za pčelarstvo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VESELA PČELICA jednostavno društvo s ograničenom odgovornošću za pčelarstvo, OIB 72695011276, Hižakovec 2, 49240 Hižakovec</izvorni_sadrzaj>
    <derivirana_varijabla naziv="DomainObject.Predmet.ProtustrankaIDrugiAdressOIB_1">VESELA PČELICA jednostavno društvo s ograničenom odgovornošću za pčelarstvo, OIB 72695011276, Hižakovec 2, 49240 Hižakovec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VESELA PČELICA jednostavno društvo s ograničenom odgovornošću za pčelarstvo</item>
      <item>Financijska agencija</item>
    </izvorni_sadrzaj>
    <derivirana_varijabla naziv="DomainObject.Predmet.SudioniciListNaziv_1">
      <item>VESELA PČELICA jednostavno društvo s ograničenom odgovornošću za pčelarstvo</item>
      <item>Financijska agencija</item>
    </derivirana_varijabla>
  </DomainObject.Predmet.SudioniciListNaziv>
  <DomainObject.Predmet.SudioniciListAdressOIB>
    <izvorni_sadrzaj>
      <item>VESELA PČELICA jednostavno društvo s ograničenom odgovornošću za pčelarstvo, OIB 72695011276, Hižakovec 2,49240 Hižakovec</item>
      <item>Financijska agencija, OIB 85821130368, TRG SVIBANJSKIH ŽRTAVA 1995. 1,10000 Zagreb</item>
    </izvorni_sadrzaj>
    <derivirana_varijabla naziv="DomainObject.Predmet.SudioniciListAdressOIB_1">
      <item>VESELA PČELICA jednostavno društvo s ograničenom odgovornošću za pčelarstvo, OIB 72695011276, Hižakovec 2,49240 Hižakovec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72695011276</item>
      <item>, OIB 85821130368</item>
    </izvorni_sadrzaj>
    <derivirana_varijabla naziv="DomainObject.Predmet.SudioniciListNazivOIB_1">
      <item>, OIB 72695011276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2022.</izvorni_sadrzaj>
    <derivirana_varijabla naziv="DomainObject.Predmet.DatumPocetkaProcesa_1">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848</properties:Characters>
  <properties:Lines>46</properties:Lines>
  <properties:Paragraphs>24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2023-03-16T06:26:00Z</cp:lastPrinted>
  <dcterms:modified xmlns:xsi="http://www.w3.org/2001/XMLSchema-instance" xsi:type="dcterms:W3CDTF">2023-03-16T06:27:00Z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